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F3777" w14:textId="2114505B" w:rsidR="00BA00AB" w:rsidRDefault="000C71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RALEGH</w:t>
      </w:r>
      <w:r>
        <w:rPr>
          <w:rFonts w:ascii="Times New Roman" w:hAnsi="Times New Roman" w:cs="Times New Roman"/>
          <w:sz w:val="24"/>
          <w:szCs w:val="24"/>
        </w:rPr>
        <w:t xml:space="preserve">      (d.1440)</w:t>
      </w:r>
    </w:p>
    <w:p w14:paraId="235B6BEE" w14:textId="05485E22" w:rsidR="000C7152" w:rsidRDefault="000C71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FFB91" w14:textId="4B72D2E0" w:rsidR="000C7152" w:rsidRDefault="000C71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10B61E" w14:textId="600FDB55" w:rsidR="000C7152" w:rsidRDefault="00393A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Feb.1440</w:t>
      </w:r>
      <w:r>
        <w:rPr>
          <w:rFonts w:ascii="Times New Roman" w:hAnsi="Times New Roman" w:cs="Times New Roman"/>
          <w:sz w:val="24"/>
          <w:szCs w:val="24"/>
        </w:rPr>
        <w:tab/>
        <w:t>He died. His heir was his nephew, Thomas Whalesburgh, who was the son</w:t>
      </w:r>
    </w:p>
    <w:p w14:paraId="5B5E4530" w14:textId="4D184C64" w:rsidR="00393AA1" w:rsidRDefault="00393A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his sister, Joan.</w:t>
      </w:r>
    </w:p>
    <w:p w14:paraId="59C8CA30" w14:textId="383767AE" w:rsidR="00393AA1" w:rsidRDefault="00393A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25-433)</w:t>
      </w:r>
    </w:p>
    <w:p w14:paraId="0E55988A" w14:textId="4DD78B8B" w:rsidR="00CE7AE8" w:rsidRDefault="00CE7AE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</w:t>
      </w:r>
      <w:r>
        <w:rPr>
          <w:rFonts w:ascii="Times New Roman" w:hAnsi="Times New Roman" w:cs="Times New Roman"/>
          <w:sz w:val="24"/>
          <w:szCs w:val="24"/>
        </w:rPr>
        <w:tab/>
        <w:t>Writs of diem clausit extremum to the Escheators of Somerset and Dorset and</w:t>
      </w:r>
    </w:p>
    <w:p w14:paraId="6A2D779C" w14:textId="09DD302A" w:rsidR="00CE7AE8" w:rsidRDefault="00CE7AE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Devon.     (C.F.R. 1437-45 p.104)</w:t>
      </w:r>
    </w:p>
    <w:p w14:paraId="25AC7BFB" w14:textId="352FEF7E" w:rsidR="00B81F2D" w:rsidRDefault="00B81F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Mar.</w:t>
      </w:r>
      <w:r>
        <w:rPr>
          <w:rFonts w:ascii="Times New Roman" w:hAnsi="Times New Roman" w:cs="Times New Roman"/>
          <w:sz w:val="24"/>
          <w:szCs w:val="24"/>
        </w:rPr>
        <w:tab/>
        <w:t>Writ of diem clausit extremum to the Escheator of Herefordshire.</w:t>
      </w:r>
    </w:p>
    <w:p w14:paraId="212CDE19" w14:textId="7B586FFD" w:rsidR="00B81F2D" w:rsidRDefault="00B81F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40913F66" w14:textId="1F3A06F2" w:rsidR="00393AA1" w:rsidRDefault="00393A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D5A3EA" w14:textId="684C06C1" w:rsidR="00393AA1" w:rsidRDefault="00393A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459AD3" w14:textId="1C829126" w:rsidR="00CE7AE8" w:rsidRDefault="00CE7AE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July 2023</w:t>
      </w:r>
    </w:p>
    <w:p w14:paraId="300D2C03" w14:textId="7167ABE6" w:rsidR="00B81F2D" w:rsidRPr="000C7152" w:rsidRDefault="00B81F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July 2023</w:t>
      </w:r>
    </w:p>
    <w:sectPr w:rsidR="00B81F2D" w:rsidRPr="000C71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CE045" w14:textId="77777777" w:rsidR="000C7152" w:rsidRDefault="000C7152" w:rsidP="009139A6">
      <w:r>
        <w:separator/>
      </w:r>
    </w:p>
  </w:endnote>
  <w:endnote w:type="continuationSeparator" w:id="0">
    <w:p w14:paraId="44522A77" w14:textId="77777777" w:rsidR="000C7152" w:rsidRDefault="000C71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820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6E1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E5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FBCBA" w14:textId="77777777" w:rsidR="000C7152" w:rsidRDefault="000C7152" w:rsidP="009139A6">
      <w:r>
        <w:separator/>
      </w:r>
    </w:p>
  </w:footnote>
  <w:footnote w:type="continuationSeparator" w:id="0">
    <w:p w14:paraId="10DB5DC9" w14:textId="77777777" w:rsidR="000C7152" w:rsidRDefault="000C71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16D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B4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420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152"/>
    <w:rsid w:val="000666E0"/>
    <w:rsid w:val="000C7152"/>
    <w:rsid w:val="002510B7"/>
    <w:rsid w:val="00393AA1"/>
    <w:rsid w:val="005C130B"/>
    <w:rsid w:val="00826F5C"/>
    <w:rsid w:val="009139A6"/>
    <w:rsid w:val="009448BB"/>
    <w:rsid w:val="00A3176C"/>
    <w:rsid w:val="00AE65F8"/>
    <w:rsid w:val="00B81F2D"/>
    <w:rsid w:val="00BA00AB"/>
    <w:rsid w:val="00CB4ED9"/>
    <w:rsid w:val="00CE7AE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F5EF6"/>
  <w15:chartTrackingRefBased/>
  <w15:docId w15:val="{801A3E6F-DAB5-4F31-AA3F-0A09D33D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28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2021-10-13T18:53:00Z</dcterms:created>
  <dcterms:modified xsi:type="dcterms:W3CDTF">2023-07-09T20:26:00Z</dcterms:modified>
</cp:coreProperties>
</file>